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CA3" w:rsidRDefault="00EE0CA3" w:rsidP="00F56A08">
      <w:pPr>
        <w:spacing w:after="0"/>
        <w:jc w:val="center"/>
        <w:rPr>
          <w:rFonts w:ascii="Times New Roman" w:hAnsi="Times New Roman"/>
          <w:noProof/>
          <w:sz w:val="16"/>
          <w:szCs w:val="16"/>
          <w:lang w:val="uk-UA"/>
        </w:rPr>
      </w:pPr>
      <w:r w:rsidRPr="000822D1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6" o:title=""/>
          </v:shape>
        </w:pict>
      </w:r>
    </w:p>
    <w:p w:rsidR="00EE0CA3" w:rsidRPr="00F56A08" w:rsidRDefault="00EE0CA3" w:rsidP="00F56A08">
      <w:pPr>
        <w:spacing w:after="0"/>
        <w:jc w:val="center"/>
        <w:rPr>
          <w:rFonts w:ascii="Times New Roman" w:hAnsi="Times New Roman"/>
          <w:b/>
          <w:noProof/>
          <w:sz w:val="16"/>
          <w:szCs w:val="16"/>
        </w:rPr>
      </w:pPr>
      <w:r w:rsidRPr="00F56A08">
        <w:rPr>
          <w:rFonts w:ascii="Times New Roman" w:hAnsi="Times New Roman"/>
          <w:b/>
          <w:noProof/>
          <w:sz w:val="24"/>
          <w:szCs w:val="24"/>
        </w:rPr>
        <w:t>УКРАЇНА</w:t>
      </w:r>
    </w:p>
    <w:p w:rsidR="00EE0CA3" w:rsidRPr="00F56A08" w:rsidRDefault="00EE0CA3" w:rsidP="00F56A08">
      <w:pPr>
        <w:spacing w:after="0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EE0CA3" w:rsidRPr="00F56A08" w:rsidRDefault="00EE0CA3" w:rsidP="00F56A0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56A08">
        <w:rPr>
          <w:rFonts w:ascii="Times New Roman" w:hAnsi="Times New Roman"/>
          <w:b/>
          <w:sz w:val="28"/>
          <w:szCs w:val="28"/>
        </w:rPr>
        <w:t>ВАЛКІВСЬКА РАЙОННА ДЕРЖАВНА АДМІНІСТРАЦІЯ</w:t>
      </w:r>
    </w:p>
    <w:p w:rsidR="00EE0CA3" w:rsidRPr="00F56A08" w:rsidRDefault="00EE0CA3" w:rsidP="00F56A0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56A08">
        <w:rPr>
          <w:rFonts w:ascii="Times New Roman" w:hAnsi="Times New Roman"/>
          <w:b/>
          <w:sz w:val="28"/>
          <w:szCs w:val="28"/>
        </w:rPr>
        <w:t>ВІДДІЛ ОСВІТИ, МОЛОДІ ТА СПОРТУ</w:t>
      </w:r>
    </w:p>
    <w:p w:rsidR="00EE0CA3" w:rsidRPr="00F56A08" w:rsidRDefault="00EE0CA3" w:rsidP="00F56A0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E0CA3" w:rsidRPr="00F56A08" w:rsidRDefault="00EE0CA3" w:rsidP="00F56A0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56A08">
        <w:rPr>
          <w:rFonts w:ascii="Times New Roman" w:hAnsi="Times New Roman"/>
          <w:b/>
          <w:sz w:val="28"/>
          <w:szCs w:val="28"/>
        </w:rPr>
        <w:t>НАКАЗ</w:t>
      </w:r>
    </w:p>
    <w:p w:rsidR="00EE0CA3" w:rsidRPr="00F56A08" w:rsidRDefault="00EE0CA3" w:rsidP="00F56A0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E0CA3" w:rsidRPr="003669E4" w:rsidRDefault="00EE0CA3" w:rsidP="00F56A08">
      <w:pPr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1</w:t>
      </w:r>
      <w:r w:rsidRPr="00F56A08">
        <w:rPr>
          <w:rFonts w:ascii="Times New Roman" w:hAnsi="Times New Roman"/>
          <w:b/>
          <w:bCs/>
          <w:sz w:val="28"/>
          <w:szCs w:val="28"/>
          <w:lang w:val="uk-UA"/>
        </w:rPr>
        <w:t>4</w:t>
      </w:r>
      <w:r w:rsidRPr="00F56A08">
        <w:rPr>
          <w:rFonts w:ascii="Times New Roman" w:hAnsi="Times New Roman"/>
          <w:b/>
          <w:bCs/>
          <w:sz w:val="28"/>
          <w:szCs w:val="28"/>
        </w:rPr>
        <w:t>.0</w:t>
      </w:r>
      <w:r w:rsidRPr="00F56A08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Pr="00F56A08">
        <w:rPr>
          <w:rFonts w:ascii="Times New Roman" w:hAnsi="Times New Roman"/>
          <w:b/>
          <w:bCs/>
          <w:sz w:val="28"/>
          <w:szCs w:val="28"/>
        </w:rPr>
        <w:t xml:space="preserve">.2020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Pr="00F56A08">
        <w:rPr>
          <w:rFonts w:ascii="Times New Roman" w:hAnsi="Times New Roman"/>
          <w:b/>
          <w:bCs/>
          <w:sz w:val="28"/>
          <w:szCs w:val="28"/>
        </w:rPr>
        <w:t xml:space="preserve">Валки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</w:t>
      </w:r>
      <w:r w:rsidRPr="00F56A08">
        <w:rPr>
          <w:rFonts w:ascii="Times New Roman" w:hAnsi="Times New Roman"/>
          <w:b/>
          <w:bCs/>
          <w:sz w:val="28"/>
          <w:szCs w:val="28"/>
        </w:rPr>
        <w:t xml:space="preserve">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58</w:t>
      </w:r>
    </w:p>
    <w:p w:rsidR="00EE0CA3" w:rsidRPr="00F56A08" w:rsidRDefault="00EE0CA3" w:rsidP="00F56A08">
      <w:pPr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EE0CA3" w:rsidRDefault="00EE0CA3" w:rsidP="00F56A0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D558C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відміну наказів відділу освіти</w:t>
      </w:r>
    </w:p>
    <w:p w:rsidR="00EE0CA3" w:rsidRDefault="00EE0CA3" w:rsidP="00F56A0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щодо проведення моніторингу та </w:t>
      </w:r>
    </w:p>
    <w:p w:rsidR="00EE0CA3" w:rsidRDefault="00EE0CA3" w:rsidP="00F56A0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вивчення стану навчання навчальних </w:t>
      </w:r>
    </w:p>
    <w:p w:rsidR="00EE0CA3" w:rsidRDefault="00EE0CA3" w:rsidP="00F56A0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предметів у закладах загальної </w:t>
      </w:r>
    </w:p>
    <w:p w:rsidR="00EE0CA3" w:rsidRPr="000D558C" w:rsidRDefault="00EE0CA3" w:rsidP="00F56A0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середньої освіти у 2020 році</w:t>
      </w:r>
    </w:p>
    <w:p w:rsidR="00EE0CA3" w:rsidRDefault="00EE0CA3" w:rsidP="00F56A08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EE0CA3" w:rsidRPr="000D558C" w:rsidRDefault="00EE0CA3" w:rsidP="00F56A08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EE0CA3" w:rsidRDefault="00EE0CA3" w:rsidP="00E75303">
      <w:pPr>
        <w:spacing w:after="0" w:line="360" w:lineRule="auto"/>
        <w:jc w:val="both"/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  <w:lang w:val="uk-UA"/>
        </w:rPr>
      </w:pPr>
      <w:r w:rsidRPr="000D558C">
        <w:rPr>
          <w:rFonts w:ascii="Times New Roman" w:hAnsi="Times New Roman"/>
          <w:sz w:val="28"/>
          <w:szCs w:val="28"/>
          <w:lang w:val="uk-UA"/>
        </w:rPr>
        <w:t xml:space="preserve">      На виконання постанови Кабінету Міністрів України «Про запобігання поширенню на території України коронавірусу СО</w:t>
      </w:r>
      <w:r>
        <w:rPr>
          <w:rFonts w:ascii="Times New Roman" w:hAnsi="Times New Roman"/>
          <w:sz w:val="28"/>
          <w:szCs w:val="28"/>
          <w:lang w:val="en-US"/>
        </w:rPr>
        <w:t>VID</w:t>
      </w:r>
      <w:r w:rsidRPr="000D558C">
        <w:rPr>
          <w:rFonts w:ascii="Times New Roman" w:hAnsi="Times New Roman"/>
          <w:sz w:val="28"/>
          <w:szCs w:val="28"/>
          <w:lang w:val="uk-UA"/>
        </w:rPr>
        <w:t>-19» від 11.03.2020         № 211, наказу Міністерства освіти і науки України від 16.03.2020 № 406 «Про організаційні заходи для запобігання поширенню коронавірусу СО</w:t>
      </w:r>
      <w:r>
        <w:rPr>
          <w:rFonts w:ascii="Times New Roman" w:hAnsi="Times New Roman"/>
          <w:sz w:val="28"/>
          <w:szCs w:val="28"/>
          <w:lang w:val="en-US"/>
        </w:rPr>
        <w:t>VID</w:t>
      </w:r>
      <w:r w:rsidRPr="000D558C">
        <w:rPr>
          <w:rFonts w:ascii="Times New Roman" w:hAnsi="Times New Roman"/>
          <w:sz w:val="28"/>
          <w:szCs w:val="28"/>
          <w:lang w:val="uk-UA"/>
        </w:rPr>
        <w:t xml:space="preserve">-19», наказу </w:t>
      </w:r>
      <w:r w:rsidRPr="00AD0440">
        <w:rPr>
          <w:rFonts w:ascii="Times New Roman" w:hAnsi="Times New Roman"/>
          <w:sz w:val="28"/>
          <w:szCs w:val="28"/>
          <w:lang w:val="uk-UA"/>
        </w:rPr>
        <w:t xml:space="preserve">Департаменту науки і освіти Харківської обласної державної адміністрації від </w:t>
      </w:r>
      <w:r w:rsidRPr="000D558C">
        <w:rPr>
          <w:rFonts w:ascii="Times New Roman" w:hAnsi="Times New Roman"/>
          <w:sz w:val="28"/>
          <w:szCs w:val="28"/>
          <w:lang w:val="uk-UA"/>
        </w:rPr>
        <w:t xml:space="preserve"> 17.03.2020 № 48 </w:t>
      </w:r>
      <w:r w:rsidRPr="000D558C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0D558C"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  <w:lang w:val="uk-UA"/>
        </w:rPr>
        <w:t xml:space="preserve">Про організаційні заходи для запобігання поширенню коронавірусу </w:t>
      </w:r>
      <w:r w:rsidRPr="000D558C"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</w:rPr>
        <w:t>COVID</w:t>
      </w:r>
      <w:r w:rsidRPr="000D558C"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  <w:lang w:val="uk-UA"/>
        </w:rPr>
        <w:t>-19 в закладах освіти Харківської області»</w:t>
      </w:r>
      <w:r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  <w:lang w:val="uk-UA"/>
        </w:rPr>
        <w:t xml:space="preserve">, наказів відділу освіти від 17.03.2020 № 42 </w:t>
      </w:r>
      <w:r w:rsidRPr="000D558C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0D558C"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  <w:lang w:val="uk-UA"/>
        </w:rPr>
        <w:t xml:space="preserve">Про організаційні заходи для запобігання поширенню коронавірусу </w:t>
      </w:r>
      <w:r w:rsidRPr="000D558C"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</w:rPr>
        <w:t>COVID</w:t>
      </w:r>
      <w:r w:rsidRPr="000D558C"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  <w:lang w:val="uk-UA"/>
        </w:rPr>
        <w:t>-19</w:t>
      </w:r>
      <w:r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  <w:lang w:val="uk-UA"/>
        </w:rPr>
        <w:t xml:space="preserve">», від 18.03.2020 № 64-к «Про роботу працівників відділу освіти, молоді та спорту на період карантину», від 24.03.2020 № 73-к  «Про зміни до наказу «Про роботу працівників відділу освіти, молоді та спорту на період карантину» з метою запобігання поширенню </w:t>
      </w:r>
      <w:r w:rsidRPr="000D558C"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  <w:lang w:val="uk-UA"/>
        </w:rPr>
        <w:t xml:space="preserve">коронавірусу </w:t>
      </w:r>
      <w:r w:rsidRPr="000D558C"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</w:rPr>
        <w:t>COVID</w:t>
      </w:r>
      <w:r w:rsidRPr="000D558C"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  <w:lang w:val="uk-UA"/>
        </w:rPr>
        <w:t>-19</w:t>
      </w:r>
    </w:p>
    <w:p w:rsidR="00EE0CA3" w:rsidRPr="00E75303" w:rsidRDefault="00EE0CA3" w:rsidP="00E75303">
      <w:pPr>
        <w:spacing w:after="0" w:line="360" w:lineRule="auto"/>
        <w:jc w:val="both"/>
        <w:rPr>
          <w:rStyle w:val="Strong"/>
          <w:rFonts w:ascii="Times New Roman" w:hAnsi="Times New Roman"/>
          <w:b w:val="0"/>
          <w:bCs/>
          <w:sz w:val="16"/>
          <w:szCs w:val="16"/>
          <w:bdr w:val="none" w:sz="0" w:space="0" w:color="auto" w:frame="1"/>
          <w:lang w:val="uk-UA"/>
        </w:rPr>
      </w:pPr>
    </w:p>
    <w:p w:rsidR="00EE0CA3" w:rsidRPr="00F212AE" w:rsidRDefault="00EE0CA3" w:rsidP="00E75303">
      <w:pPr>
        <w:spacing w:after="0" w:line="360" w:lineRule="auto"/>
        <w:jc w:val="both"/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  <w:lang w:val="uk-UA"/>
        </w:rPr>
      </w:pPr>
      <w:r>
        <w:rPr>
          <w:rStyle w:val="Strong"/>
          <w:rFonts w:ascii="Times New Roman" w:hAnsi="Times New Roman"/>
          <w:b w:val="0"/>
          <w:bCs/>
          <w:sz w:val="28"/>
          <w:szCs w:val="28"/>
          <w:bdr w:val="none" w:sz="0" w:space="0" w:color="auto" w:frame="1"/>
          <w:lang w:val="uk-UA"/>
        </w:rPr>
        <w:t>НАКАЗУЮ:</w:t>
      </w:r>
    </w:p>
    <w:p w:rsidR="00EE0CA3" w:rsidRDefault="00EE0CA3" w:rsidP="00E75303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Відмінити накази відділу освіти від 05.09.2019 </w:t>
      </w:r>
      <w:r w:rsidRPr="000D558C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117</w:t>
      </w:r>
      <w:r w:rsidRPr="000D558C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Про організацію вивчення стану навчання навчальних предметів у 2019/2020 навчальному році», від 05.09.2019 № 116 «Про проведення моніторингових досліджень якості дошкільної освіти у 2019/2020 навчальному році», Перспективний графік моніторингу стану навчання навчальних предметів (2019 – 2022 роки).</w:t>
      </w:r>
    </w:p>
    <w:p w:rsidR="00EE0CA3" w:rsidRDefault="00EE0CA3" w:rsidP="00E75303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Методичному кабінету відділу освіти, молоді та спорту (Іванська Л.П.)  внести зміни до плану роботи методичного кабінету на 2020 рік.</w:t>
      </w:r>
    </w:p>
    <w:p w:rsidR="00EE0CA3" w:rsidRDefault="00EE0CA3" w:rsidP="00E75303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Контроль за виконанням даного наказу покласти на головного спеціаліста відділу освіти, молоді та спорту Валентину Солоху.</w:t>
      </w:r>
    </w:p>
    <w:p w:rsidR="00EE0CA3" w:rsidRDefault="00EE0CA3" w:rsidP="008D183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E0CA3" w:rsidRDefault="00EE0CA3" w:rsidP="008D183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E0CA3" w:rsidRPr="00152725" w:rsidRDefault="00EE0CA3" w:rsidP="008D183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52725">
        <w:rPr>
          <w:rFonts w:ascii="Times New Roman" w:hAnsi="Times New Roman"/>
          <w:b/>
          <w:sz w:val="28"/>
          <w:szCs w:val="28"/>
        </w:rPr>
        <w:t xml:space="preserve">Начальник  </w:t>
      </w:r>
      <w:r w:rsidRPr="00152725"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освіти,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</w:t>
      </w:r>
      <w:r w:rsidRPr="00152725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</w:p>
    <w:p w:rsidR="00EE0CA3" w:rsidRDefault="00EE0CA3" w:rsidP="008D183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52725">
        <w:rPr>
          <w:rFonts w:ascii="Times New Roman" w:hAnsi="Times New Roman"/>
          <w:b/>
          <w:sz w:val="28"/>
          <w:szCs w:val="28"/>
          <w:lang w:val="uk-UA"/>
        </w:rPr>
        <w:t>молоді та спорту</w:t>
      </w:r>
      <w:r w:rsidRPr="002F3BE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</w:t>
      </w:r>
      <w:r w:rsidRPr="00152725">
        <w:rPr>
          <w:rFonts w:ascii="Times New Roman" w:hAnsi="Times New Roman"/>
          <w:b/>
          <w:sz w:val="28"/>
          <w:szCs w:val="28"/>
          <w:lang w:val="uk-UA"/>
        </w:rPr>
        <w:t>Наталія ТРУСОВА</w:t>
      </w:r>
    </w:p>
    <w:p w:rsidR="00EE0CA3" w:rsidRPr="00152725" w:rsidRDefault="00EE0CA3" w:rsidP="008D183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EE0CA3" w:rsidRPr="00DC241B" w:rsidRDefault="00EE0CA3" w:rsidP="00DC241B">
      <w:pPr>
        <w:rPr>
          <w:rFonts w:ascii="Times New Roman" w:hAnsi="Times New Roman"/>
          <w:sz w:val="24"/>
        </w:rPr>
      </w:pPr>
      <w:r w:rsidRPr="00DC241B">
        <w:rPr>
          <w:rFonts w:ascii="Times New Roman" w:hAnsi="Times New Roman"/>
          <w:sz w:val="24"/>
        </w:rPr>
        <w:t>Лариса Іванська,  (05753)  5 11 30</w:t>
      </w:r>
    </w:p>
    <w:p w:rsidR="00EE0CA3" w:rsidRPr="00103323" w:rsidRDefault="00EE0CA3" w:rsidP="00F56A08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F33CF7">
        <w:rPr>
          <w:rFonts w:ascii="Times New Roman" w:hAnsi="Times New Roman"/>
          <w:sz w:val="28"/>
          <w:szCs w:val="28"/>
        </w:rPr>
        <w:t xml:space="preserve"> </w:t>
      </w:r>
      <w:r w:rsidRPr="00F33CF7">
        <w:rPr>
          <w:rFonts w:ascii="Times New Roman" w:hAnsi="Times New Roman"/>
          <w:sz w:val="28"/>
          <w:szCs w:val="28"/>
        </w:rPr>
        <w:tab/>
      </w:r>
      <w:r w:rsidRPr="00F33CF7">
        <w:rPr>
          <w:rFonts w:ascii="Times New Roman" w:hAnsi="Times New Roman"/>
          <w:sz w:val="28"/>
          <w:szCs w:val="28"/>
        </w:rPr>
        <w:tab/>
        <w:t xml:space="preserve">                                    </w:t>
      </w: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>
      <w:pPr>
        <w:rPr>
          <w:lang w:val="uk-UA"/>
        </w:rPr>
      </w:pPr>
    </w:p>
    <w:p w:rsidR="00EE0CA3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  <w:lang w:val="uk-UA"/>
        </w:rPr>
      </w:pP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 xml:space="preserve">З наказом від </w:t>
      </w:r>
      <w:r>
        <w:rPr>
          <w:rFonts w:ascii="Times New Roman" w:hAnsi="Times New Roman"/>
          <w:sz w:val="28"/>
          <w:lang w:val="uk-UA"/>
        </w:rPr>
        <w:t>14</w:t>
      </w:r>
      <w:r w:rsidRPr="003C0EBD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  <w:lang w:val="uk-UA"/>
        </w:rPr>
        <w:t>5</w:t>
      </w:r>
      <w:r>
        <w:rPr>
          <w:rFonts w:ascii="Times New Roman" w:hAnsi="Times New Roman"/>
          <w:sz w:val="28"/>
        </w:rPr>
        <w:t>.20</w:t>
      </w:r>
      <w:r>
        <w:rPr>
          <w:rFonts w:ascii="Times New Roman" w:hAnsi="Times New Roman"/>
          <w:sz w:val="28"/>
          <w:lang w:val="uk-UA"/>
        </w:rPr>
        <w:t>20</w:t>
      </w:r>
      <w:r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  <w:lang w:val="uk-UA"/>
        </w:rPr>
        <w:t>58</w:t>
      </w:r>
      <w:r w:rsidRPr="003C0EBD">
        <w:rPr>
          <w:rFonts w:ascii="Times New Roman" w:hAnsi="Times New Roman"/>
          <w:sz w:val="28"/>
        </w:rPr>
        <w:t xml:space="preserve"> ознайомлені: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Грєхова В.І.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Крикун С.А.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Сухоруков Ю.О.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Салащенко Т.В.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Зінченко В.О.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Сиротенко М.Г.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Омеляненко Т.М.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Костильова В.В.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Новікова Д.В.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Масюк Л.О.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Кравченко А.І.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Богатир К.А.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Курильчик Н.Д.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Юдіна С.Ф.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Борщ О.І.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Тарасов В.В.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Халимон А.О.</w:t>
      </w:r>
    </w:p>
    <w:p w:rsidR="00EE0CA3" w:rsidRPr="003C0EBD" w:rsidRDefault="00EE0CA3" w:rsidP="003C0EBD">
      <w:p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 w:rsidRPr="003C0EBD">
        <w:rPr>
          <w:rFonts w:ascii="Times New Roman" w:hAnsi="Times New Roman"/>
          <w:sz w:val="28"/>
        </w:rPr>
        <w:t>_________________ Дрозд О.Ф.</w:t>
      </w:r>
    </w:p>
    <w:p w:rsidR="00EE0CA3" w:rsidRPr="003C0EBD" w:rsidRDefault="00EE0CA3"/>
    <w:sectPr w:rsidR="00EE0CA3" w:rsidRPr="003C0EBD" w:rsidSect="003C0EBD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CA3" w:rsidRDefault="00EE0CA3">
      <w:r>
        <w:separator/>
      </w:r>
    </w:p>
  </w:endnote>
  <w:endnote w:type="continuationSeparator" w:id="0">
    <w:p w:rsidR="00EE0CA3" w:rsidRDefault="00EE0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CA3" w:rsidRDefault="00EE0CA3">
      <w:r>
        <w:separator/>
      </w:r>
    </w:p>
  </w:footnote>
  <w:footnote w:type="continuationSeparator" w:id="0">
    <w:p w:rsidR="00EE0CA3" w:rsidRDefault="00EE0C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CA3" w:rsidRDefault="00EE0CA3" w:rsidP="006F7F7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0CA3" w:rsidRDefault="00EE0C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CA3" w:rsidRDefault="00EE0CA3" w:rsidP="006F7F7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E0CA3" w:rsidRDefault="00EE0CA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6A08"/>
    <w:rsid w:val="00010421"/>
    <w:rsid w:val="000822D1"/>
    <w:rsid w:val="000D558C"/>
    <w:rsid w:val="000E0F47"/>
    <w:rsid w:val="00103323"/>
    <w:rsid w:val="00152725"/>
    <w:rsid w:val="002F3BE0"/>
    <w:rsid w:val="003344A1"/>
    <w:rsid w:val="003669E4"/>
    <w:rsid w:val="003B293D"/>
    <w:rsid w:val="003C0EBD"/>
    <w:rsid w:val="004209DE"/>
    <w:rsid w:val="004F027A"/>
    <w:rsid w:val="005E5485"/>
    <w:rsid w:val="00652B5B"/>
    <w:rsid w:val="006759B1"/>
    <w:rsid w:val="006D3FA3"/>
    <w:rsid w:val="006F7F7B"/>
    <w:rsid w:val="007324FD"/>
    <w:rsid w:val="007654CB"/>
    <w:rsid w:val="00784FFF"/>
    <w:rsid w:val="00853299"/>
    <w:rsid w:val="008D1835"/>
    <w:rsid w:val="00A76887"/>
    <w:rsid w:val="00AD0440"/>
    <w:rsid w:val="00BC667D"/>
    <w:rsid w:val="00C06179"/>
    <w:rsid w:val="00DC241B"/>
    <w:rsid w:val="00E75303"/>
    <w:rsid w:val="00E82904"/>
    <w:rsid w:val="00EE0CA3"/>
    <w:rsid w:val="00F212AE"/>
    <w:rsid w:val="00F33CF7"/>
    <w:rsid w:val="00F5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A0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F56A08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F56A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5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6A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C0EB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C0EB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</TotalTime>
  <Pages>3</Pages>
  <Words>416</Words>
  <Characters>2373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14</cp:revision>
  <cp:lastPrinted>2020-06-04T13:30:00Z</cp:lastPrinted>
  <dcterms:created xsi:type="dcterms:W3CDTF">2020-05-22T10:37:00Z</dcterms:created>
  <dcterms:modified xsi:type="dcterms:W3CDTF">2020-06-04T13:31:00Z</dcterms:modified>
</cp:coreProperties>
</file>